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E6C" w:rsidRDefault="00CC7E6C" w:rsidP="00CC7E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:rsidR="00CC7E6C" w:rsidRDefault="00CC7E6C" w:rsidP="00CC7E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7E6C" w:rsidRDefault="00CC7E6C" w:rsidP="00CC7E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7E6C" w:rsidRDefault="00CC7E6C" w:rsidP="00CC7E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Margaret, Prioress of Catesby(q.v.), and</w:t>
      </w:r>
    </w:p>
    <w:p w:rsidR="00CC7E6C" w:rsidRDefault="00CC7E6C" w:rsidP="00CC7E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Giles </w:t>
      </w:r>
      <w:proofErr w:type="spellStart"/>
      <w:r>
        <w:rPr>
          <w:rFonts w:ascii="Times New Roman" w:hAnsi="Times New Roman" w:cs="Times New Roman"/>
          <w:sz w:val="24"/>
          <w:szCs w:val="24"/>
        </w:rPr>
        <w:t>Sillesby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Moulton(q.v.).</w:t>
      </w:r>
    </w:p>
    <w:p w:rsidR="00CC7E6C" w:rsidRDefault="00CC7E6C" w:rsidP="00CC7E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CC7E6C" w:rsidRDefault="00CC7E6C" w:rsidP="00CC7E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7E6C" w:rsidRDefault="00CC7E6C" w:rsidP="00CC7E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7E6C" w:rsidRDefault="00CC7E6C" w:rsidP="00CC7E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CC7E6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December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E6C" w:rsidRDefault="00CC7E6C" w:rsidP="00564E3C">
      <w:pPr>
        <w:spacing w:after="0" w:line="240" w:lineRule="auto"/>
      </w:pPr>
      <w:r>
        <w:separator/>
      </w:r>
    </w:p>
  </w:endnote>
  <w:endnote w:type="continuationSeparator" w:id="0">
    <w:p w:rsidR="00CC7E6C" w:rsidRDefault="00CC7E6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C7E6C">
      <w:rPr>
        <w:rFonts w:ascii="Times New Roman" w:hAnsi="Times New Roman" w:cs="Times New Roman"/>
        <w:noProof/>
        <w:sz w:val="24"/>
        <w:szCs w:val="24"/>
      </w:rPr>
      <w:t>19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E6C" w:rsidRDefault="00CC7E6C" w:rsidP="00564E3C">
      <w:pPr>
        <w:spacing w:after="0" w:line="240" w:lineRule="auto"/>
      </w:pPr>
      <w:r>
        <w:separator/>
      </w:r>
    </w:p>
  </w:footnote>
  <w:footnote w:type="continuationSeparator" w:id="0">
    <w:p w:rsidR="00CC7E6C" w:rsidRDefault="00CC7E6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E6C"/>
    <w:rsid w:val="00372DC6"/>
    <w:rsid w:val="00564E3C"/>
    <w:rsid w:val="0064591D"/>
    <w:rsid w:val="00CC7E6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9C312"/>
  <w15:chartTrackingRefBased/>
  <w15:docId w15:val="{1460EDCB-DA2F-461E-BC29-26402F9E9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CC7E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2015-12-19T20:52:00Z</dcterms:created>
  <dcterms:modified xsi:type="dcterms:W3CDTF">2015-12-19T20:53:00Z</dcterms:modified>
</cp:coreProperties>
</file>